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183decf" w14:textId="183decf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907574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07574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075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757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7574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757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757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A0490-E99A-4B95-B951-463FE920616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A1 Hrvatska društvo s ograničenom odgovornošću za usluge javnih telekomunikacija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